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0D4831" w:rsidR="006E5D65" w:rsidP="00765BFE" w:rsidRDefault="00997F14" w14:paraId="5E7AE866" w14:textId="52218CE8">
      <w:pPr>
        <w:pStyle w:val="Bezodstpw"/>
        <w:rPr>
          <w:i/>
        </w:rPr>
      </w:pPr>
      <w:r>
        <w:rPr>
          <w:rFonts w:ascii="Times New Roman" w:hAnsi="Times New Roman"/>
          <w:b/>
        </w:rPr>
        <w:t xml:space="preserve">   </w:t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Pr="000D4831" w:rsidR="00D8678B">
        <w:rPr>
          <w:i/>
        </w:rPr>
        <w:t xml:space="preserve">Załącznik nr </w:t>
      </w:r>
      <w:r w:rsidRPr="000D4831" w:rsidR="006F31E2">
        <w:rPr>
          <w:i/>
        </w:rPr>
        <w:t>1.5</w:t>
      </w:r>
      <w:r w:rsidRPr="000D4831" w:rsidR="00D8678B">
        <w:rPr>
          <w:i/>
        </w:rPr>
        <w:t xml:space="preserve"> do Zarządzenia</w:t>
      </w:r>
      <w:r w:rsidRPr="000D4831" w:rsidR="002A22BF">
        <w:rPr>
          <w:i/>
        </w:rPr>
        <w:t xml:space="preserve"> Rektora UR </w:t>
      </w:r>
      <w:r w:rsidRPr="000D4831" w:rsidR="00CD6897">
        <w:rPr>
          <w:i/>
        </w:rPr>
        <w:t xml:space="preserve"> nr </w:t>
      </w:r>
      <w:r w:rsidRPr="000D4831" w:rsidR="000D4831">
        <w:rPr>
          <w:i/>
        </w:rPr>
        <w:t>7</w:t>
      </w:r>
      <w:r w:rsidRPr="000D4831" w:rsidR="00F17567">
        <w:rPr>
          <w:i/>
        </w:rPr>
        <w:t>/</w:t>
      </w:r>
      <w:r w:rsidRPr="000D4831" w:rsidR="000D4831">
        <w:rPr>
          <w:i/>
        </w:rPr>
        <w:t>2023</w:t>
      </w:r>
    </w:p>
    <w:p w:rsidR="00781458" w:rsidP="009C54AE" w:rsidRDefault="00781458" w14:paraId="6B7FE8E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286080A7" w14:textId="5FFA3FE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C6322">
        <w:rPr>
          <w:rFonts w:ascii="Corbel" w:hAnsi="Corbel"/>
          <w:i/>
          <w:smallCaps/>
          <w:sz w:val="24"/>
          <w:szCs w:val="24"/>
        </w:rPr>
        <w:t>202</w:t>
      </w:r>
      <w:r w:rsidR="0005626A">
        <w:rPr>
          <w:rFonts w:ascii="Corbel" w:hAnsi="Corbel"/>
          <w:i/>
          <w:smallCaps/>
          <w:sz w:val="24"/>
          <w:szCs w:val="24"/>
        </w:rPr>
        <w:t>3</w:t>
      </w:r>
      <w:r w:rsidR="007C6322">
        <w:rPr>
          <w:rFonts w:ascii="Corbel" w:hAnsi="Corbel"/>
          <w:i/>
          <w:smallCaps/>
          <w:sz w:val="24"/>
          <w:szCs w:val="24"/>
        </w:rPr>
        <w:t>-202</w:t>
      </w:r>
      <w:r w:rsidR="0005626A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27EF799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81458">
        <w:rPr>
          <w:rFonts w:ascii="Corbel" w:hAnsi="Corbel"/>
          <w:szCs w:val="20"/>
        </w:rPr>
        <w:t xml:space="preserve">Rok akademicki   </w:t>
      </w:r>
      <w:r w:rsidRPr="00781458" w:rsidR="00781458">
        <w:rPr>
          <w:rFonts w:ascii="Corbel" w:hAnsi="Corbel"/>
          <w:szCs w:val="20"/>
        </w:rPr>
        <w:t>202</w:t>
      </w:r>
      <w:r w:rsidR="0005626A">
        <w:rPr>
          <w:rFonts w:ascii="Corbel" w:hAnsi="Corbel"/>
          <w:szCs w:val="20"/>
        </w:rPr>
        <w:t>4</w:t>
      </w:r>
      <w:r w:rsidRPr="00781458" w:rsidR="00781458">
        <w:rPr>
          <w:rFonts w:ascii="Corbel" w:hAnsi="Corbel"/>
          <w:szCs w:val="20"/>
        </w:rPr>
        <w:t>/</w:t>
      </w:r>
      <w:r w:rsidR="00632300">
        <w:rPr>
          <w:rFonts w:ascii="Corbel" w:hAnsi="Corbel"/>
          <w:szCs w:val="20"/>
        </w:rPr>
        <w:t>20</w:t>
      </w:r>
      <w:r w:rsidRPr="00781458" w:rsidR="00781458">
        <w:rPr>
          <w:rFonts w:ascii="Corbel" w:hAnsi="Corbel"/>
          <w:szCs w:val="20"/>
        </w:rPr>
        <w:t>2</w:t>
      </w:r>
      <w:r w:rsidR="0005626A">
        <w:rPr>
          <w:rFonts w:ascii="Corbel" w:hAnsi="Corbel"/>
          <w:szCs w:val="20"/>
        </w:rPr>
        <w:t>5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CE60EB4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F42C6" w:rsidR="0085747A" w:rsidP="009C54AE" w:rsidRDefault="002F42C6" w14:paraId="41B4BFA9" w14:textId="0B49075F">
            <w:pPr>
              <w:pStyle w:val="Odpowiedzi"/>
              <w:spacing w:before="100" w:beforeAutospacing="1" w:after="100" w:afterAutospacing="1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Pr="009C54AE" w:rsidR="0085747A" w:rsidTr="3CE60EB4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3CE60EB4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B4A24" w14:paraId="77C22F8B" w14:textId="35A7C5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3CE60EB4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B4A24" w14:paraId="05234094" w14:textId="4264F2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24AF8" w:rsidTr="3CE60EB4" w14:paraId="3FF9E55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824AF8" w14:paraId="5666C755" w14:textId="6879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24AF8" w:rsidTr="3CE60EB4" w14:paraId="175D6E0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3A277918" w14:textId="3D880A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Pr="009C54AE" w:rsidR="00824AF8" w:rsidTr="3CE60EB4" w14:paraId="6E67EAE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3DF801C0" w14:textId="49FDE2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824AF8" w:rsidTr="3CE60EB4" w14:paraId="75ABF26F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09B4BC64" w14:textId="75F717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24AF8" w:rsidTr="3CE60EB4" w14:paraId="15CBCD2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029C" w14:paraId="3F14A35C" w14:textId="4BDCC1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81458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A20F62" w:rsidR="00824AF8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 w:rsidR="00824AF8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 w:rsidR="00824AF8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24AF8" w:rsidTr="3CE60EB4" w14:paraId="4DBB036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3B5587" w14:paraId="37E0FF9D" w14:textId="6B5AE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B74528" w:rsidR="00F20C3E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824AF8" w:rsidTr="3CE60EB4" w14:paraId="13B16DC3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1E007C68" w14:textId="470F69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24AF8" w:rsidTr="3CE60EB4" w14:paraId="571FE83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35B68783" w:rsidRDefault="00824AF8" w14:paraId="7A3179F0" w14:textId="64E09D6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CE60EB4" w:rsidR="3E99B5D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3CE60EB4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3CE60EB4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3CE60EB4" w:rsidR="00AB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3CE60EB4" w:rsidR="082C3B37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3CE60EB4" w:rsidR="00AB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prof. UR</w:t>
            </w:r>
          </w:p>
        </w:tc>
      </w:tr>
      <w:tr w:rsidRPr="009C54AE" w:rsidR="00824AF8" w:rsidTr="3CE60EB4" w14:paraId="367BD83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C65CF1" w:rsidR="00824AF8" w:rsidP="00824AF8" w:rsidRDefault="00824AF8" w14:paraId="02A2B163" w14:textId="5E23E2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923D7D" w:rsidP="00C65CF1" w:rsidRDefault="0085747A" w14:paraId="144A5CFA" w14:textId="416D629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824AF8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824AF8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78029C" w14:paraId="7641C309" w14:textId="3D551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53E4345E" w14:textId="40F967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195F5311" w14:textId="243F1C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7E1E430A" w14:textId="242C8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6752181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37434E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824AF8" w14:paraId="492E0375" w14:textId="782A3F4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P="009C54AE" w:rsidRDefault="00781458" w14:paraId="2619C54F" w14:textId="0B6C961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5B52C3">
        <w:rPr>
          <w:rFonts w:ascii="Corbel" w:hAnsi="Corbel"/>
          <w:b w:val="0"/>
          <w:szCs w:val="24"/>
        </w:rPr>
        <w:t xml:space="preserve"> Z OCENĄ</w:t>
      </w:r>
    </w:p>
    <w:p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C65CF1" w:rsidR="0085747A" w:rsidP="00CA3F9E" w:rsidRDefault="00824AF8" w14:paraId="443A7D53" w14:textId="636A4026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Pr="00C65CF1" w:rsidR="00A714D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programowania </w:t>
            </w:r>
            <w:r w:rsidRPr="00C65CF1" w:rsidR="0068255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obiektowym (</w:t>
            </w:r>
            <w:proofErr w:type="spellStart"/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begin"/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instrText xml:space="preserve"> HYPERLINK "https://scratch.mit.edu/accounts/login/" </w:instrTex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separate"/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Scratch</w:t>
            </w:r>
            <w:proofErr w:type="spellEnd"/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end"/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:rsidR="00153C41" w:rsidP="009C54AE" w:rsidRDefault="00153C41" w14:paraId="34DE296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5F791F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969A5D0" w14:textId="097048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Pr="009C54AE" w:rsidR="0085747A" w:rsidTr="005F791F" w14:paraId="6A88AE9D" w14:textId="77777777">
        <w:tc>
          <w:tcPr>
            <w:tcW w:w="843" w:type="dxa"/>
            <w:vAlign w:val="center"/>
          </w:tcPr>
          <w:p w:rsidRPr="009C54AE" w:rsidR="0085747A" w:rsidP="009C54AE" w:rsidRDefault="005F791F" w14:paraId="53E01975" w14:textId="62BD95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73D6CED" w14:textId="36E519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Pr="005F791F" w:rsid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Pr="009C54AE" w:rsidR="0085747A" w:rsidTr="005F791F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0CCCC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5F791F" w14:paraId="42B5C422" w14:textId="26CB78F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2B5AB3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64FD88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5A2962" w:rsidTr="00C65CF1" w14:paraId="5DA6F6F8" w14:textId="77777777">
        <w:tc>
          <w:tcPr>
            <w:tcW w:w="1681" w:type="dxa"/>
          </w:tcPr>
          <w:p w:rsidRPr="009C54AE" w:rsidR="005A2962" w:rsidP="002B5AB3" w:rsidRDefault="005A2962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B5AB3" w:rsidR="005A2962" w:rsidP="002B5AB3" w:rsidRDefault="005A2962" w14:paraId="35EA18B1" w14:textId="3E8B6B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70C200D6" w14:textId="0D1D57F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5A2962" w:rsidTr="00C65CF1" w14:paraId="664FC6A1" w14:textId="77777777">
        <w:tc>
          <w:tcPr>
            <w:tcW w:w="1681" w:type="dxa"/>
          </w:tcPr>
          <w:p w:rsidRPr="009C54AE" w:rsidR="005A2962" w:rsidP="002B5AB3" w:rsidRDefault="005A2962" w14:paraId="695D71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5A2962" w:rsidP="002B5AB3" w:rsidRDefault="005A2962" w14:paraId="40CD451D" w14:textId="05AFE9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1DE14639" w14:textId="4A812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5A2962" w:rsidTr="00C65CF1" w14:paraId="5ECFC366" w14:textId="77777777">
        <w:tc>
          <w:tcPr>
            <w:tcW w:w="1681" w:type="dxa"/>
          </w:tcPr>
          <w:p w:rsidRPr="009C54AE" w:rsidR="005A2962" w:rsidP="002B5AB3" w:rsidRDefault="005A2962" w14:paraId="1D840B19" w14:textId="0B52D8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B5AB3" w:rsidR="005A2962" w:rsidP="002B5AB3" w:rsidRDefault="000F5547" w14:paraId="6DAA742E" w14:textId="48AD130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 sytuację problemową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3F37E818" w14:textId="209443D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5A2962" w:rsidTr="00C65CF1" w14:paraId="1DCF8F20" w14:textId="77777777">
        <w:tc>
          <w:tcPr>
            <w:tcW w:w="1681" w:type="dxa"/>
          </w:tcPr>
          <w:p w:rsidRPr="009C54AE" w:rsidR="005A2962" w:rsidP="002B5AB3" w:rsidRDefault="005A2962" w14:paraId="65F76230" w14:textId="5F777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B5AB3" w:rsidR="005A2962" w:rsidP="002B5AB3" w:rsidRDefault="000F5547" w14:paraId="5E7EC891" w14:textId="32BF60F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40E1498D" w14:textId="39C39E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5A2962" w:rsidTr="00C65CF1" w14:paraId="5BC96443" w14:textId="77777777">
        <w:tc>
          <w:tcPr>
            <w:tcW w:w="1681" w:type="dxa"/>
          </w:tcPr>
          <w:p w:rsidRPr="009C54AE" w:rsidR="005A2962" w:rsidP="002B5AB3" w:rsidRDefault="005A2962" w14:paraId="318B64EE" w14:textId="72B8D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9C54AE" w:rsidR="005A2962" w:rsidP="002B5AB3" w:rsidRDefault="000F5547" w14:paraId="4BABCC03" w14:textId="72F79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kreatywny tworzyć i rozwiązywać zadania problemowe w sposób indywidualny i  pracy 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C387A2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  <w:p w:rsidRPr="00C65CF1" w:rsidR="005A2962" w:rsidP="00C65CF1" w:rsidRDefault="005A2962" w14:paraId="18BE68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5A2962" w:rsidTr="00C65CF1" w14:paraId="5AB4AC61" w14:textId="77777777">
        <w:tc>
          <w:tcPr>
            <w:tcW w:w="1681" w:type="dxa"/>
          </w:tcPr>
          <w:p w:rsidRPr="009C54AE" w:rsidR="005A2962" w:rsidP="002B5AB3" w:rsidRDefault="005A2962" w14:paraId="120F9E70" w14:textId="26924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9C54AE" w:rsidR="005A2962" w:rsidP="002B5AB3" w:rsidRDefault="005A2962" w14:paraId="7C3DE754" w14:textId="50B1D2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DE08E01" w14:textId="72FAD85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5A2962" w:rsidTr="00C65CF1" w14:paraId="3B9B8D58" w14:textId="77777777">
        <w:tc>
          <w:tcPr>
            <w:tcW w:w="1681" w:type="dxa"/>
          </w:tcPr>
          <w:p w:rsidRPr="009C54AE" w:rsidR="005A2962" w:rsidP="002B5AB3" w:rsidRDefault="005A2962" w14:paraId="43F730A7" w14:textId="357D5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9C54AE" w:rsidR="005A2962" w:rsidP="002B5AB3" w:rsidRDefault="000F5547" w14:paraId="7D1246B0" w14:textId="5EB487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412ECDD7" w14:textId="1C4A17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5A2962" w:rsidTr="00C65CF1" w14:paraId="60D6E482" w14:textId="77777777">
        <w:tc>
          <w:tcPr>
            <w:tcW w:w="1681" w:type="dxa"/>
          </w:tcPr>
          <w:p w:rsidRPr="009C54AE" w:rsidR="005A2962" w:rsidP="002B5AB3" w:rsidRDefault="005A2962" w14:paraId="4BC7B9B6" w14:textId="513DD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9C54AE" w:rsidR="005A2962" w:rsidP="002B5AB3" w:rsidRDefault="000F5547" w14:paraId="482C6537" w14:textId="4055C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A33D09C" w14:textId="61684B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5A2962" w:rsidTr="00C65CF1" w14:paraId="2CB5DD49" w14:textId="77777777">
        <w:tc>
          <w:tcPr>
            <w:tcW w:w="1681" w:type="dxa"/>
          </w:tcPr>
          <w:p w:rsidRPr="009C54AE" w:rsidR="005A2962" w:rsidP="002B5AB3" w:rsidRDefault="005A2962" w14:paraId="48BB8E8C" w14:textId="001A75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355D63" w:rsidR="005A2962" w:rsidP="002B5AB3" w:rsidRDefault="000F5547" w14:paraId="5E5877CF" w14:textId="1C9486C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Pr="00240F6B"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postawy odpowiedniego zachowania dzieci lub uczniów w świecie mediów cyfrowych oraz inspirowania do kreatywnego i </w:t>
            </w:r>
            <w:proofErr w:type="spellStart"/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>komputacyjnego</w:t>
            </w:r>
            <w:proofErr w:type="spellEnd"/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C65CF1" w:rsidR="005A2962" w:rsidP="006518BD" w:rsidRDefault="005A2962" w14:paraId="02F93012" w14:textId="491C5D7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65BFE" w:rsidTr="00765BFE" w14:paraId="2E1BB617" w14:textId="77777777">
        <w:tc>
          <w:tcPr>
            <w:tcW w:w="9639" w:type="dxa"/>
          </w:tcPr>
          <w:p w:rsidRPr="009C54AE" w:rsidR="00765BFE" w:rsidP="00C65CF1" w:rsidRDefault="00765BFE" w14:paraId="4E46D367" w14:textId="090339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z dydaktyki informatyki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4C2EAB71" w14:textId="77777777">
        <w:tc>
          <w:tcPr>
            <w:tcW w:w="9639" w:type="dxa"/>
          </w:tcPr>
          <w:p w:rsidRPr="009C54AE" w:rsidR="00765BFE" w:rsidP="00C65CF1" w:rsidRDefault="00765BFE" w14:paraId="51B01B81" w14:textId="5BB1F50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kształcenia w zakresie przedmiotów informatycznych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3C0F566E" w14:textId="77777777">
        <w:tc>
          <w:tcPr>
            <w:tcW w:w="9639" w:type="dxa"/>
          </w:tcPr>
          <w:p w:rsidRPr="009C54AE" w:rsidR="00765BFE" w:rsidP="00C65CF1" w:rsidRDefault="00765BFE" w14:paraId="09B28AA0" w14:textId="551301C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programów nauczania w oparciu o nowoczesne metody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72E03DD1" w14:textId="77777777">
        <w:tc>
          <w:tcPr>
            <w:tcW w:w="9639" w:type="dxa"/>
          </w:tcPr>
          <w:p w:rsidRPr="009C54AE" w:rsidR="00765BFE" w:rsidP="00C65CF1" w:rsidRDefault="00765BFE" w14:paraId="4D0F8ECA" w14:textId="553864D8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wykorzystywane w nauczaniu zintegrowanym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2BB67850" w14:textId="77777777">
        <w:tc>
          <w:tcPr>
            <w:tcW w:w="9639" w:type="dxa"/>
          </w:tcPr>
          <w:p w:rsidR="00765BFE" w:rsidP="00C65CF1" w:rsidRDefault="00765BFE" w14:paraId="48BA3CAC" w14:textId="6F8190B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multimedialnych programów edukacyjnych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765BFE" w:rsidTr="00765BFE" w14:paraId="4965BE06" w14:textId="77777777">
        <w:tc>
          <w:tcPr>
            <w:tcW w:w="9639" w:type="dxa"/>
          </w:tcPr>
          <w:p w:rsidR="00765BFE" w:rsidP="00C65CF1" w:rsidRDefault="00765BFE" w14:paraId="71A45BE1" w14:textId="589A1CB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E-szkoła – teraźniejszość a perspektywy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04C01E2F" w14:textId="77777777">
        <w:tc>
          <w:tcPr>
            <w:tcW w:w="9639" w:type="dxa"/>
          </w:tcPr>
          <w:p w:rsidR="00765BFE" w:rsidP="00C65CF1" w:rsidRDefault="00765BFE" w14:paraId="7AB1741B" w14:textId="49C0F0C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w cyfrowej przestrzeni edukacyjnej – wybór czy konieczność?</w:t>
            </w:r>
          </w:p>
        </w:tc>
      </w:tr>
      <w:tr w:rsidRPr="009C54AE" w:rsidR="00765BFE" w:rsidTr="00765BFE" w14:paraId="273D5D4B" w14:textId="77777777">
        <w:tc>
          <w:tcPr>
            <w:tcW w:w="9639" w:type="dxa"/>
          </w:tcPr>
          <w:p w:rsidR="00765BFE" w:rsidP="00C65CF1" w:rsidRDefault="00765BFE" w14:paraId="4FF5E41F" w14:textId="2B4D71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i ocena osiągnięć uczniów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65BFE" w:rsidTr="00923D7D" w14:paraId="250EC855" w14:textId="77777777">
        <w:tc>
          <w:tcPr>
            <w:tcW w:w="9639" w:type="dxa"/>
          </w:tcPr>
          <w:p w:rsidRPr="009C54AE" w:rsidR="00765BFE" w:rsidP="00C65CF1" w:rsidRDefault="00765BFE" w14:paraId="195D22DA" w14:textId="55090CF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lekcji z wykorzystaniem nowoczesnych metod nauczania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923D7D" w14:paraId="788AFB11" w14:textId="77777777">
        <w:tc>
          <w:tcPr>
            <w:tcW w:w="9639" w:type="dxa"/>
          </w:tcPr>
          <w:p w:rsidRPr="009C54AE" w:rsidR="00765BFE" w:rsidP="00C65CF1" w:rsidRDefault="00765BFE" w14:paraId="43283521" w14:textId="5743B0D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dydaktycznej do nauczania przedmiotów informatycznych z wykorzystaniem technologii informacyjno-komunikacyjnych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54C4F" w:rsidTr="00923D7D" w14:paraId="42761B51" w14:textId="77777777">
        <w:tc>
          <w:tcPr>
            <w:tcW w:w="9639" w:type="dxa"/>
          </w:tcPr>
          <w:p w:rsidRPr="009C54AE" w:rsidR="00054C4F" w:rsidP="00C65CF1" w:rsidRDefault="00054C4F" w14:paraId="06CEB157" w14:textId="5AE499D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prostej gry w edytorze do programowania obiektowego np.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Scratch</w:t>
            </w:r>
            <w:proofErr w:type="spellEnd"/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1C3AE4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E21E7D" w14:paraId="1F18B7D3" w14:textId="1F363F12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024ABF" w:rsidR="00153C41" w:rsidP="009C54AE" w:rsidRDefault="00153C41" w14:paraId="1250D872" w14:textId="19FDDB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74528">
        <w:rPr>
          <w:rFonts w:ascii="Corbel" w:hAnsi="Corbel"/>
          <w:b w:val="0"/>
          <w:i/>
          <w:sz w:val="20"/>
          <w:szCs w:val="20"/>
        </w:rPr>
        <w:t xml:space="preserve"> </w:t>
      </w:r>
      <w:r w:rsidRPr="00024ABF">
        <w:rPr>
          <w:rFonts w:ascii="Corbel" w:hAnsi="Corbel"/>
          <w:b w:val="0"/>
          <w:i/>
          <w:smallCaps w:val="0"/>
          <w:sz w:val="22"/>
        </w:rPr>
        <w:t>W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ykład</w:t>
      </w:r>
      <w:r w:rsidRPr="00024ABF" w:rsidR="00781458">
        <w:rPr>
          <w:rFonts w:ascii="Corbel" w:hAnsi="Corbel"/>
          <w:b w:val="0"/>
          <w:i/>
          <w:smallCaps w:val="0"/>
          <w:sz w:val="22"/>
        </w:rPr>
        <w:t xml:space="preserve">: </w:t>
      </w:r>
      <w:r w:rsidRPr="00024ABF" w:rsidR="00024ABF">
        <w:rPr>
          <w:rFonts w:ascii="Corbel" w:hAnsi="Corbel"/>
          <w:b w:val="0"/>
          <w:i/>
          <w:smallCaps w:val="0"/>
          <w:sz w:val="22"/>
        </w:rPr>
        <w:t xml:space="preserve">wykład problemowy, 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wykład z prezentacją multimedialną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>,</w:t>
      </w:r>
    </w:p>
    <w:p w:rsidRPr="00024ABF" w:rsidR="00153C41" w:rsidP="009C54AE" w:rsidRDefault="00153C41" w14:paraId="428C4922" w14:textId="0F26326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24ABF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Pr="00024ABF" w:rsidR="009F4610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>tekstów z dyskusją,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 xml:space="preserve"> 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(projek</w:t>
      </w:r>
      <w:r w:rsidRPr="00024ABF" w:rsidR="00B74528">
        <w:rPr>
          <w:rFonts w:ascii="Corbel" w:hAnsi="Corbel"/>
          <w:b w:val="0"/>
          <w:i/>
          <w:smallCaps w:val="0"/>
          <w:sz w:val="22"/>
        </w:rPr>
        <w:t>t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praktyczny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),</w:t>
      </w:r>
      <w:r w:rsidRPr="00024ABF" w:rsidR="001718A7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grupach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 xml:space="preserve"> (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rozwiązywanie zadań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),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B5AB3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74528" w:rsidR="00355D63" w:rsidTr="002B5AB3" w14:paraId="4FFC276C" w14:textId="77777777">
        <w:tc>
          <w:tcPr>
            <w:tcW w:w="1962" w:type="dxa"/>
          </w:tcPr>
          <w:p w:rsidRPr="00B74528" w:rsidR="00355D63" w:rsidP="00355D63" w:rsidRDefault="00355D63" w14:paraId="1562D6DD" w14:textId="1D364C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78029C" w:rsidR="00355D63" w:rsidP="0078029C" w:rsidRDefault="00355D63" w14:paraId="0BD99DDA" w14:textId="78653C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36896533" w14:textId="5ECB847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106C9F54" w14:textId="77777777">
        <w:tc>
          <w:tcPr>
            <w:tcW w:w="1962" w:type="dxa"/>
          </w:tcPr>
          <w:p w:rsidRPr="00B74528" w:rsidR="00355D63" w:rsidP="00355D63" w:rsidRDefault="00355D63" w14:paraId="17814888" w14:textId="5025E5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78029C" w:rsidR="00355D63" w:rsidP="0078029C" w:rsidRDefault="00355D63" w14:paraId="55C84B44" w14:textId="40A516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7FFC62F0" w14:textId="1868AD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39FB682F" w14:textId="77777777">
        <w:tc>
          <w:tcPr>
            <w:tcW w:w="1962" w:type="dxa"/>
          </w:tcPr>
          <w:p w:rsidRPr="00B74528" w:rsidR="00355D63" w:rsidP="00355D63" w:rsidRDefault="00355D63" w14:paraId="44DAAFFF" w14:textId="58EDEC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78029C" w:rsidR="00355D63" w:rsidP="0078029C" w:rsidRDefault="00355D63" w14:paraId="149EAB59" w14:textId="02CD8C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2620236A" w14:textId="229AFF6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71897529" w14:textId="77777777">
        <w:tc>
          <w:tcPr>
            <w:tcW w:w="1962" w:type="dxa"/>
          </w:tcPr>
          <w:p w:rsidRPr="00B74528" w:rsidR="00355D63" w:rsidP="00355D63" w:rsidRDefault="00355D63" w14:paraId="3608EF61" w14:textId="3AA31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78029C" w:rsidR="00355D63" w:rsidP="0078029C" w:rsidRDefault="00355D63" w14:paraId="0FD42958" w14:textId="2F43CB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5942C4EC" w14:textId="56E7FA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7F8B596E" w14:textId="77777777">
        <w:tc>
          <w:tcPr>
            <w:tcW w:w="1962" w:type="dxa"/>
          </w:tcPr>
          <w:p w:rsidRPr="00B74528" w:rsidR="00355D63" w:rsidP="00355D63" w:rsidRDefault="00355D63" w14:paraId="4CA5C9B9" w14:textId="1EC61E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78029C" w:rsidR="00355D63" w:rsidP="0078029C" w:rsidRDefault="00355D63" w14:paraId="0F389487" w14:textId="1C8DEC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08A6BC1D" w14:textId="0BA9984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27976B19" w14:textId="77777777">
        <w:tc>
          <w:tcPr>
            <w:tcW w:w="1962" w:type="dxa"/>
          </w:tcPr>
          <w:p w:rsidRPr="00B74528" w:rsidR="00355D63" w:rsidP="00355D63" w:rsidRDefault="00355D63" w14:paraId="0796C40D" w14:textId="317E1C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78029C" w:rsidR="00355D63" w:rsidP="0078029C" w:rsidRDefault="00355D63" w14:paraId="3DEBEB35" w14:textId="04434B7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1EAB2AD8" w14:textId="24B2B0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2E72061B" w14:textId="77777777">
        <w:tc>
          <w:tcPr>
            <w:tcW w:w="1962" w:type="dxa"/>
          </w:tcPr>
          <w:p w:rsidRPr="00B74528" w:rsidR="00355D63" w:rsidP="00355D63" w:rsidRDefault="00355D63" w14:paraId="7D0FEA07" w14:textId="4E1805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78029C" w:rsidR="00355D63" w:rsidP="0078029C" w:rsidRDefault="00355D63" w14:paraId="6691F9EA" w14:textId="7634A3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092D6B17" w14:textId="5C84687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5FC541DE" w14:textId="77777777">
        <w:tc>
          <w:tcPr>
            <w:tcW w:w="1962" w:type="dxa"/>
          </w:tcPr>
          <w:p w:rsidRPr="00B74528" w:rsidR="00355D63" w:rsidP="00355D63" w:rsidRDefault="00355D63" w14:paraId="592A40DD" w14:textId="0A9550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78029C" w:rsidR="00355D63" w:rsidP="0078029C" w:rsidRDefault="00355D63" w14:paraId="45074B9C" w14:textId="5EA7AC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43EC6AAD" w14:textId="61849D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6FFAFBD7" w14:textId="77777777">
        <w:tc>
          <w:tcPr>
            <w:tcW w:w="1962" w:type="dxa"/>
          </w:tcPr>
          <w:p w:rsidRPr="00B74528" w:rsidR="00355D63" w:rsidP="00355D63" w:rsidRDefault="00355D63" w14:paraId="4376E7CF" w14:textId="1D33F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78029C" w:rsidR="00355D63" w:rsidP="0078029C" w:rsidRDefault="00355D63" w14:paraId="43A7B775" w14:textId="379834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1435D361" w14:textId="651339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B74528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4528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</w:t>
      </w:r>
      <w:r w:rsidRPr="00B74528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74528" w:rsidR="00923D7D">
        <w:rPr>
          <w:rFonts w:ascii="Corbel" w:hAnsi="Corbel"/>
          <w:smallCaps w:val="0"/>
          <w:szCs w:val="24"/>
        </w:rPr>
        <w:t xml:space="preserve"> </w:t>
      </w:r>
    </w:p>
    <w:p w:rsidRPr="00B74528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Pr="00B74528" w:rsidR="00355D63" w:rsidP="0078029C" w:rsidRDefault="00355D63" w14:paraId="74902C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Pr="00B74528" w:rsidR="00355D63" w:rsidP="0078029C" w:rsidRDefault="00355D63" w14:paraId="5A199B9A" w14:textId="6C2584E6">
            <w:pPr>
              <w:pStyle w:val="Punktygwne"/>
              <w:numPr>
                <w:ilvl w:val="0"/>
                <w:numId w:val="4"/>
              </w:numPr>
              <w:spacing w:before="0" w:after="0"/>
              <w:ind w:left="414" w:hanging="383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</w:rPr>
              <w:t>opracowanie projektów dydaktycznych na zadany temat (konspekt lekcji).</w:t>
            </w:r>
          </w:p>
          <w:p w:rsidRPr="00B74528" w:rsidR="00355D63" w:rsidP="0078029C" w:rsidRDefault="00355D63" w14:paraId="237352AA" w14:textId="77777777">
            <w:pPr>
              <w:pStyle w:val="Punktygwne"/>
              <w:spacing w:before="0" w:after="0"/>
              <w:ind w:left="414" w:hanging="383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C65CF1" w:rsidR="00B74528" w:rsidP="0078029C" w:rsidRDefault="00355D63" w14:paraId="5942C489" w14:textId="6E0C38E7">
            <w:pPr>
              <w:pStyle w:val="Punktygwne"/>
              <w:numPr>
                <w:ilvl w:val="0"/>
                <w:numId w:val="7"/>
              </w:numPr>
              <w:spacing w:before="0" w:after="0"/>
              <w:ind w:left="414" w:hanging="383"/>
              <w:rPr>
                <w:rFonts w:ascii="Corbel" w:hAnsi="Corbel"/>
                <w:b w:val="0"/>
                <w:bCs/>
                <w:smallCaps w:val="0"/>
              </w:rPr>
            </w:pPr>
            <w:r w:rsidRPr="00B74528">
              <w:rPr>
                <w:rFonts w:ascii="Corbel" w:hAnsi="Corbel"/>
                <w:b w:val="0"/>
                <w:bCs/>
                <w:smallCaps w:val="0"/>
              </w:rPr>
              <w:t xml:space="preserve">opracowanie projektów dydaktycznych na zadany temat, </w:t>
            </w:r>
            <w:proofErr w:type="spellStart"/>
            <w:r w:rsidRPr="00B74528">
              <w:rPr>
                <w:rFonts w:ascii="Corbel" w:hAnsi="Corbel"/>
                <w:b w:val="0"/>
                <w:bCs/>
                <w:smallCaps w:val="0"/>
              </w:rPr>
              <w:t>mikronauczanie</w:t>
            </w:r>
            <w:proofErr w:type="spellEnd"/>
            <w:r w:rsidRPr="00B7452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1DF67EE1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DF67EE1" w14:paraId="65D5206F" w14:textId="77777777">
        <w:tc>
          <w:tcPr>
            <w:tcW w:w="4962" w:type="dxa"/>
            <w:tcMar/>
          </w:tcPr>
          <w:p w:rsidRPr="009C54AE" w:rsidR="0085747A" w:rsidP="000D4831" w:rsidRDefault="00C61DC5" w14:paraId="73C4A980" w14:textId="6C2776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5AA778E0" w14:textId="68238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C61DC5" w:rsidTr="1DF67EE1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noSpellErr="1" w14:textId="5C5690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F67EE1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DF67EE1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2B5AB3" w:rsidRDefault="00BC4AA8" w14:paraId="7E7072C0" w14:noSpellErr="1" w14:textId="137EDE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DF67EE1" w:rsidR="2A0B03A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1DF67EE1" w14:paraId="1BA9975F" w14:textId="77777777">
        <w:tc>
          <w:tcPr>
            <w:tcW w:w="4962" w:type="dxa"/>
            <w:tcMar/>
          </w:tcPr>
          <w:p w:rsidRPr="009C54AE" w:rsidR="00C61DC5" w:rsidP="009C54AE" w:rsidRDefault="00C61DC5" w14:paraId="316FA4BA" w14:textId="571703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802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2B5AB3" w:rsidRDefault="002B5AB3" w14:paraId="230F43D2" w14:noSpellErr="1" w14:textId="03B35B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DF67EE1" w:rsidR="002B5AB3">
              <w:rPr>
                <w:rFonts w:ascii="Corbel" w:hAnsi="Corbel"/>
                <w:sz w:val="24"/>
                <w:szCs w:val="24"/>
              </w:rPr>
              <w:t>1</w:t>
            </w:r>
            <w:r w:rsidRPr="1DF67EE1" w:rsidR="7CE4391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1DF67EE1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2B5AB3" w:rsidRDefault="00BC4AA8" w14:paraId="0D56ACB3" w14:textId="124937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1DF67EE1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6063D3BA" w14:textId="43CDCC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022DC01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561E8C" w14:paraId="67DF81D3" w14:textId="77777777">
        <w:trPr>
          <w:trHeight w:val="397"/>
        </w:trPr>
        <w:tc>
          <w:tcPr>
            <w:tcW w:w="7513" w:type="dxa"/>
            <w:shd w:val="clear" w:color="auto" w:fill="auto"/>
          </w:tcPr>
          <w:p w:rsidR="0085747A" w:rsidP="009C54AE" w:rsidRDefault="0085747A" w14:paraId="5208B6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50F9E" w:rsidR="00561E8C" w:rsidP="00561E8C" w:rsidRDefault="00561E8C" w14:paraId="333CDC4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w:history="1" r:id="rId8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Pr="00350F9E" w:rsidR="00561E8C" w:rsidP="00561E8C" w:rsidRDefault="00561E8C" w14:paraId="319FD6E9" w14:textId="6DC771B2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Resnick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 w:rsidR="00241CD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 w:rsidR="00241CDC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two Naukowe PWN, Warszawa 2016.</w:t>
            </w:r>
          </w:p>
          <w:p w:rsidRPr="00350F9E" w:rsidR="00561E8C" w:rsidP="00561E8C" w:rsidRDefault="00561E8C" w14:paraId="5C046C9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Pr="00561E8C" w:rsidR="00561E8C" w:rsidP="00561E8C" w:rsidRDefault="00561E8C" w14:paraId="30C7467C" w14:textId="7771DEA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W., Edukacyjne zastosowania </w:t>
            </w: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hipermediów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>. UR, Rzeszów 2007.</w:t>
            </w:r>
          </w:p>
          <w:p w:rsidRPr="00561E8C" w:rsidR="00561E8C" w:rsidP="00561E8C" w:rsidRDefault="00561E8C" w14:paraId="22EA6E2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W.: Podręcznik multimedialny. Teoria – metodologia – przykłady.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007F2C" w:rsidR="00391A27" w:rsidP="00391A27" w:rsidRDefault="00391A27" w14:paraId="63754549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07F2C">
              <w:rPr>
                <w:rFonts w:ascii="Corbel" w:hAnsi="Corbel"/>
                <w:i/>
                <w:sz w:val="24"/>
                <w:szCs w:val="24"/>
              </w:rPr>
              <w:t>WebQuest</w:t>
            </w:r>
            <w:proofErr w:type="spellEnd"/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 – od informacji do wiedzy technicznej</w:t>
            </w:r>
            <w:r w:rsidRP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:rsidRPr="00007F2C" w:rsidR="00391A27" w:rsidP="00391A27" w:rsidRDefault="00391A27" w14:paraId="24EFFF53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:rsidRPr="004C3E5B" w:rsidR="00561E8C" w:rsidP="00391A27" w:rsidRDefault="00391A27" w14:paraId="6BBD7DD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Pitler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H., </w:t>
            </w: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Hubbell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:rsidRPr="001E77C0" w:rsidR="004C3E5B" w:rsidP="004C3E5B" w:rsidRDefault="004C3E5B" w14:paraId="5F90AACB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1E77C0">
              <w:rPr>
                <w:rFonts w:ascii="Corbel" w:hAnsi="Corbel"/>
                <w:sz w:val="24"/>
                <w:szCs w:val="24"/>
              </w:rPr>
              <w:t>Kiałka</w:t>
            </w:r>
            <w:proofErr w:type="spellEnd"/>
            <w:r w:rsidRPr="001E77C0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:rsidRPr="00561E8C" w:rsidR="004C3E5B" w:rsidP="004C3E5B" w:rsidRDefault="004C3E5B" w14:paraId="56070F37" w14:textId="4BF50E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Kosmaciński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Pr="009C54AE" w:rsidR="0085747A" w:rsidTr="0071620A" w14:paraId="6981F2E0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F821F17" w14:textId="087F5F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Pr="00C65CF1" w:rsidR="00561E8C" w:rsidP="009C54AE" w:rsidRDefault="00561E8C" w14:paraId="04847B7C" w14:textId="4EB5803C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:rsidRPr="009C54AE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746" w:rsidP="00C16ABF" w:rsidRDefault="00485746" w14:paraId="19A22421" w14:textId="77777777">
      <w:pPr>
        <w:spacing w:after="0" w:line="240" w:lineRule="auto"/>
      </w:pPr>
      <w:r>
        <w:separator/>
      </w:r>
    </w:p>
  </w:endnote>
  <w:endnote w:type="continuationSeparator" w:id="0">
    <w:p w:rsidR="00485746" w:rsidP="00C16ABF" w:rsidRDefault="00485746" w14:paraId="4388522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746" w:rsidP="00C16ABF" w:rsidRDefault="00485746" w14:paraId="718BB07C" w14:textId="77777777">
      <w:pPr>
        <w:spacing w:after="0" w:line="240" w:lineRule="auto"/>
      </w:pPr>
      <w:r>
        <w:separator/>
      </w:r>
    </w:p>
  </w:footnote>
  <w:footnote w:type="continuationSeparator" w:id="0">
    <w:p w:rsidR="00485746" w:rsidP="00C16ABF" w:rsidRDefault="00485746" w14:paraId="39FDA00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D303BE1"/>
    <w:multiLevelType w:val="hybridMultilevel"/>
    <w:tmpl w:val="B7E8BAD8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4ABF"/>
    <w:rsid w:val="00042A51"/>
    <w:rsid w:val="00042D2E"/>
    <w:rsid w:val="00044C82"/>
    <w:rsid w:val="00054C4F"/>
    <w:rsid w:val="0005626A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831"/>
    <w:rsid w:val="000E35B2"/>
    <w:rsid w:val="000F1C57"/>
    <w:rsid w:val="000F554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922"/>
    <w:rsid w:val="00192F37"/>
    <w:rsid w:val="001A478A"/>
    <w:rsid w:val="001A70D2"/>
    <w:rsid w:val="001D657B"/>
    <w:rsid w:val="001D7B54"/>
    <w:rsid w:val="001E0209"/>
    <w:rsid w:val="001F2CA2"/>
    <w:rsid w:val="002144C0"/>
    <w:rsid w:val="002233A7"/>
    <w:rsid w:val="0022477D"/>
    <w:rsid w:val="002278A9"/>
    <w:rsid w:val="002336F9"/>
    <w:rsid w:val="0024028F"/>
    <w:rsid w:val="00241CDC"/>
    <w:rsid w:val="00244ABC"/>
    <w:rsid w:val="00281FF2"/>
    <w:rsid w:val="002857DE"/>
    <w:rsid w:val="00291567"/>
    <w:rsid w:val="002A22BF"/>
    <w:rsid w:val="002A2389"/>
    <w:rsid w:val="002A671D"/>
    <w:rsid w:val="002B4D55"/>
    <w:rsid w:val="002B5AB3"/>
    <w:rsid w:val="002B5EA0"/>
    <w:rsid w:val="002B6119"/>
    <w:rsid w:val="002C1F06"/>
    <w:rsid w:val="002D3375"/>
    <w:rsid w:val="002D73D4"/>
    <w:rsid w:val="002F02A3"/>
    <w:rsid w:val="002F42C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D63"/>
    <w:rsid w:val="00363F78"/>
    <w:rsid w:val="00391A27"/>
    <w:rsid w:val="003A0A5B"/>
    <w:rsid w:val="003A1176"/>
    <w:rsid w:val="003B5587"/>
    <w:rsid w:val="003C0BAE"/>
    <w:rsid w:val="003D18A9"/>
    <w:rsid w:val="003D6CE2"/>
    <w:rsid w:val="003E1941"/>
    <w:rsid w:val="003E2FE6"/>
    <w:rsid w:val="003E49D5"/>
    <w:rsid w:val="003F38C0"/>
    <w:rsid w:val="003F5B1F"/>
    <w:rsid w:val="00414E3C"/>
    <w:rsid w:val="0042244A"/>
    <w:rsid w:val="0042745A"/>
    <w:rsid w:val="00431D5C"/>
    <w:rsid w:val="004362C6"/>
    <w:rsid w:val="00436315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5746"/>
    <w:rsid w:val="00490F7D"/>
    <w:rsid w:val="00491678"/>
    <w:rsid w:val="004968E2"/>
    <w:rsid w:val="004A3EEA"/>
    <w:rsid w:val="004A4D1F"/>
    <w:rsid w:val="004C3E5B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024"/>
    <w:rsid w:val="00543ACC"/>
    <w:rsid w:val="00561E8C"/>
    <w:rsid w:val="0056696D"/>
    <w:rsid w:val="00573EF9"/>
    <w:rsid w:val="0059484D"/>
    <w:rsid w:val="005A0855"/>
    <w:rsid w:val="005A2962"/>
    <w:rsid w:val="005A3196"/>
    <w:rsid w:val="005B52C3"/>
    <w:rsid w:val="005C080F"/>
    <w:rsid w:val="005C55E5"/>
    <w:rsid w:val="005C696A"/>
    <w:rsid w:val="005D69C2"/>
    <w:rsid w:val="005E6E85"/>
    <w:rsid w:val="005F31D2"/>
    <w:rsid w:val="005F791F"/>
    <w:rsid w:val="0061029B"/>
    <w:rsid w:val="00617230"/>
    <w:rsid w:val="00621CE1"/>
    <w:rsid w:val="00627FC9"/>
    <w:rsid w:val="00632300"/>
    <w:rsid w:val="00642851"/>
    <w:rsid w:val="00647FA8"/>
    <w:rsid w:val="00650C5F"/>
    <w:rsid w:val="006518BD"/>
    <w:rsid w:val="00654934"/>
    <w:rsid w:val="006620D9"/>
    <w:rsid w:val="00671958"/>
    <w:rsid w:val="00675843"/>
    <w:rsid w:val="0068255B"/>
    <w:rsid w:val="00696477"/>
    <w:rsid w:val="006B629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580"/>
    <w:rsid w:val="00765BFE"/>
    <w:rsid w:val="00766FD4"/>
    <w:rsid w:val="0078029C"/>
    <w:rsid w:val="00781458"/>
    <w:rsid w:val="0078168C"/>
    <w:rsid w:val="00787C2A"/>
    <w:rsid w:val="00790E27"/>
    <w:rsid w:val="007A4022"/>
    <w:rsid w:val="007A6E6E"/>
    <w:rsid w:val="007C3299"/>
    <w:rsid w:val="007C3BCC"/>
    <w:rsid w:val="007C4546"/>
    <w:rsid w:val="007C6322"/>
    <w:rsid w:val="007D1372"/>
    <w:rsid w:val="007D6E56"/>
    <w:rsid w:val="007D6E75"/>
    <w:rsid w:val="007E46EC"/>
    <w:rsid w:val="007F1652"/>
    <w:rsid w:val="007F4155"/>
    <w:rsid w:val="0081554D"/>
    <w:rsid w:val="0081707E"/>
    <w:rsid w:val="00824AF8"/>
    <w:rsid w:val="008449B3"/>
    <w:rsid w:val="0085747A"/>
    <w:rsid w:val="00883FCD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E2E"/>
    <w:rsid w:val="00970F31"/>
    <w:rsid w:val="00997F14"/>
    <w:rsid w:val="009A78D9"/>
    <w:rsid w:val="009C1331"/>
    <w:rsid w:val="009C3E31"/>
    <w:rsid w:val="009C54AE"/>
    <w:rsid w:val="009C788E"/>
    <w:rsid w:val="009E3B41"/>
    <w:rsid w:val="009E78A7"/>
    <w:rsid w:val="009F3C5C"/>
    <w:rsid w:val="009F4610"/>
    <w:rsid w:val="00A00ECC"/>
    <w:rsid w:val="00A155EE"/>
    <w:rsid w:val="00A2245B"/>
    <w:rsid w:val="00A30110"/>
    <w:rsid w:val="00A3669C"/>
    <w:rsid w:val="00A36899"/>
    <w:rsid w:val="00A371F6"/>
    <w:rsid w:val="00A43BF6"/>
    <w:rsid w:val="00A53FA5"/>
    <w:rsid w:val="00A54817"/>
    <w:rsid w:val="00A601C8"/>
    <w:rsid w:val="00A60799"/>
    <w:rsid w:val="00A714DB"/>
    <w:rsid w:val="00A84C85"/>
    <w:rsid w:val="00A97DE1"/>
    <w:rsid w:val="00AB053C"/>
    <w:rsid w:val="00AB245C"/>
    <w:rsid w:val="00AB4A2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1F4"/>
    <w:rsid w:val="00B43B77"/>
    <w:rsid w:val="00B43E80"/>
    <w:rsid w:val="00B51718"/>
    <w:rsid w:val="00B607DB"/>
    <w:rsid w:val="00B66529"/>
    <w:rsid w:val="00B74528"/>
    <w:rsid w:val="00B75946"/>
    <w:rsid w:val="00B8056E"/>
    <w:rsid w:val="00B819C8"/>
    <w:rsid w:val="00B82308"/>
    <w:rsid w:val="00B83FCE"/>
    <w:rsid w:val="00B90885"/>
    <w:rsid w:val="00BB520A"/>
    <w:rsid w:val="00BC4A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D1B"/>
    <w:rsid w:val="00C56036"/>
    <w:rsid w:val="00C61DC5"/>
    <w:rsid w:val="00C65CF1"/>
    <w:rsid w:val="00C67E92"/>
    <w:rsid w:val="00C70A26"/>
    <w:rsid w:val="00C766DF"/>
    <w:rsid w:val="00C94B98"/>
    <w:rsid w:val="00CA2B96"/>
    <w:rsid w:val="00CA3F9E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FF6"/>
    <w:rsid w:val="00D73A1D"/>
    <w:rsid w:val="00D74119"/>
    <w:rsid w:val="00D8075B"/>
    <w:rsid w:val="00D8678B"/>
    <w:rsid w:val="00D9525F"/>
    <w:rsid w:val="00D9572F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C3E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2C3B37"/>
    <w:rsid w:val="1DF67EE1"/>
    <w:rsid w:val="2A0B03AC"/>
    <w:rsid w:val="35B68783"/>
    <w:rsid w:val="3CE60EB4"/>
    <w:rsid w:val="3E99B5D2"/>
    <w:rsid w:val="4E8DFED2"/>
    <w:rsid w:val="7CE4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6DD2E04-73F0-4695-A8E4-2FC001AB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helion.pl/autorzy/piotr-pelka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9FF73B-F4FE-46BE-86EE-2BA7B26628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26A09B-53CC-4004-AE0B-806BE342708A}"/>
</file>

<file path=customXml/itemProps3.xml><?xml version="1.0" encoding="utf-8"?>
<ds:datastoreItem xmlns:ds="http://schemas.openxmlformats.org/officeDocument/2006/customXml" ds:itemID="{24D4C0DF-0C19-4574-B1E9-7DF05DA19881}"/>
</file>

<file path=customXml/itemProps4.xml><?xml version="1.0" encoding="utf-8"?>
<ds:datastoreItem xmlns:ds="http://schemas.openxmlformats.org/officeDocument/2006/customXml" ds:itemID="{5099CFFA-D271-4D09-9BB2-4BDC6D5175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26</revision>
  <lastPrinted>2019-02-06T12:12:00.0000000Z</lastPrinted>
  <dcterms:created xsi:type="dcterms:W3CDTF">2019-11-13T20:14:00.0000000Z</dcterms:created>
  <dcterms:modified xsi:type="dcterms:W3CDTF">2026-03-13T14:08:34.9650162Z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